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82C35" w14:textId="77777777" w:rsidR="00C44B8B" w:rsidRPr="00FD5E4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D5E4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D5E41" w:rsidRPr="00FD5E41" w14:paraId="69382C3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2C36" w14:textId="77777777" w:rsidR="00C44B8B" w:rsidRPr="00FD5E4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D5E4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2C37" w14:textId="72F008ED" w:rsidR="00C44B8B" w:rsidRPr="00FD5E41" w:rsidRDefault="009971DB" w:rsidP="00CA17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71DB">
              <w:rPr>
                <w:b/>
                <w:sz w:val="26"/>
                <w:szCs w:val="26"/>
              </w:rPr>
              <w:t>202А_332</w:t>
            </w:r>
          </w:p>
        </w:tc>
      </w:tr>
      <w:tr w:rsidR="00FD5E41" w:rsidRPr="00FD5E41" w14:paraId="69382C3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2C39" w14:textId="77777777" w:rsidR="00C44B8B" w:rsidRPr="00FD5E4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D5E41">
              <w:rPr>
                <w:b/>
                <w:sz w:val="26"/>
                <w:szCs w:val="26"/>
              </w:rPr>
              <w:t xml:space="preserve">Номер материала </w:t>
            </w:r>
            <w:r w:rsidRPr="00FD5E4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82C3A" w14:textId="32B3FC95" w:rsidR="00C44B8B" w:rsidRPr="00FD5E41" w:rsidRDefault="00CA17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17FE">
              <w:rPr>
                <w:b/>
                <w:sz w:val="26"/>
                <w:szCs w:val="26"/>
              </w:rPr>
              <w:t>2032417</w:t>
            </w:r>
          </w:p>
        </w:tc>
      </w:tr>
    </w:tbl>
    <w:p w14:paraId="69382C3C" w14:textId="77777777" w:rsidR="00C44B8B" w:rsidRPr="00FD5E41" w:rsidRDefault="00C44B8B" w:rsidP="009971DB">
      <w:pPr>
        <w:spacing w:line="276" w:lineRule="auto"/>
        <w:ind w:right="-1"/>
        <w:jc w:val="right"/>
        <w:rPr>
          <w:sz w:val="26"/>
          <w:szCs w:val="26"/>
        </w:rPr>
      </w:pPr>
      <w:r w:rsidRPr="00FD5E41">
        <w:rPr>
          <w:sz w:val="26"/>
          <w:szCs w:val="26"/>
        </w:rPr>
        <w:t>_____________________________________</w:t>
      </w:r>
    </w:p>
    <w:p w14:paraId="69382C3D" w14:textId="77777777" w:rsidR="00C44B8B" w:rsidRPr="00FD5E4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D5E41">
        <w:rPr>
          <w:sz w:val="26"/>
          <w:szCs w:val="26"/>
        </w:rPr>
        <w:t xml:space="preserve">_____________________________________ </w:t>
      </w:r>
    </w:p>
    <w:p w14:paraId="69382C3E" w14:textId="77777777" w:rsidR="00C44B8B" w:rsidRPr="00FD5E4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D5E41">
        <w:rPr>
          <w:sz w:val="26"/>
          <w:szCs w:val="26"/>
        </w:rPr>
        <w:t>_____________________________________</w:t>
      </w:r>
    </w:p>
    <w:p w14:paraId="69382C3F" w14:textId="77777777" w:rsidR="00C44B8B" w:rsidRPr="00FD5E4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D5E41">
        <w:rPr>
          <w:sz w:val="26"/>
          <w:szCs w:val="26"/>
        </w:rPr>
        <w:tab/>
        <w:t xml:space="preserve">_______________________ /_____________ </w:t>
      </w:r>
    </w:p>
    <w:p w14:paraId="69382C40" w14:textId="77777777" w:rsidR="00C44B8B" w:rsidRPr="00FD5E4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D5E41">
        <w:rPr>
          <w:sz w:val="26"/>
          <w:szCs w:val="26"/>
        </w:rPr>
        <w:t>“_______” ___________________ 20_____ г.</w:t>
      </w:r>
    </w:p>
    <w:p w14:paraId="69382C41" w14:textId="77777777" w:rsidR="00C44B8B" w:rsidRPr="00FD5E41" w:rsidRDefault="00C44B8B" w:rsidP="00C44B8B"/>
    <w:p w14:paraId="69382C43" w14:textId="77777777" w:rsidR="00C44B8B" w:rsidRPr="00FD5E41" w:rsidRDefault="00C44B8B" w:rsidP="00C44B8B"/>
    <w:p w14:paraId="69382C44" w14:textId="77777777" w:rsidR="00C44B8B" w:rsidRPr="00FD5E41" w:rsidRDefault="00C44B8B" w:rsidP="00C44B8B">
      <w:pPr>
        <w:pStyle w:val="2"/>
        <w:numPr>
          <w:ilvl w:val="0"/>
          <w:numId w:val="0"/>
        </w:numPr>
        <w:spacing w:after="120"/>
      </w:pPr>
      <w:r w:rsidRPr="00FD5E41">
        <w:t>ТЕХНИЧЕСКОЕ ЗАДАНИЕ</w:t>
      </w:r>
    </w:p>
    <w:p w14:paraId="69382C45" w14:textId="5BBFC927" w:rsidR="00A65683" w:rsidRPr="00FD5E41" w:rsidRDefault="004F6968" w:rsidP="00773399">
      <w:pPr>
        <w:ind w:firstLine="0"/>
        <w:jc w:val="center"/>
        <w:rPr>
          <w:b/>
          <w:sz w:val="26"/>
          <w:szCs w:val="26"/>
        </w:rPr>
      </w:pPr>
      <w:r w:rsidRPr="00FD5E41">
        <w:rPr>
          <w:b/>
          <w:sz w:val="26"/>
          <w:szCs w:val="26"/>
        </w:rPr>
        <w:t xml:space="preserve">на </w:t>
      </w:r>
      <w:r w:rsidR="00612811" w:rsidRPr="00FD5E41">
        <w:rPr>
          <w:b/>
          <w:sz w:val="26"/>
          <w:szCs w:val="26"/>
        </w:rPr>
        <w:t xml:space="preserve">поставку </w:t>
      </w:r>
    </w:p>
    <w:p w14:paraId="69382C46" w14:textId="53BB65AB" w:rsidR="00612811" w:rsidRPr="00FD5E41" w:rsidRDefault="00416643" w:rsidP="00773399">
      <w:pPr>
        <w:ind w:firstLine="0"/>
        <w:jc w:val="center"/>
        <w:rPr>
          <w:sz w:val="24"/>
          <w:szCs w:val="24"/>
        </w:rPr>
      </w:pPr>
      <w:r w:rsidRPr="00FD5E41">
        <w:rPr>
          <w:b/>
          <w:sz w:val="26"/>
          <w:szCs w:val="26"/>
        </w:rPr>
        <w:t>Зажим натяжной НС-</w:t>
      </w:r>
      <w:r w:rsidR="009971DB">
        <w:rPr>
          <w:b/>
          <w:sz w:val="26"/>
          <w:szCs w:val="26"/>
        </w:rPr>
        <w:t>5</w:t>
      </w:r>
      <w:r w:rsidRPr="00FD5E41">
        <w:rPr>
          <w:b/>
          <w:sz w:val="26"/>
          <w:szCs w:val="26"/>
        </w:rPr>
        <w:t>0-</w:t>
      </w:r>
      <w:r w:rsidR="00677769" w:rsidRPr="00FD5E41">
        <w:rPr>
          <w:b/>
          <w:sz w:val="26"/>
          <w:szCs w:val="26"/>
        </w:rPr>
        <w:t>3</w:t>
      </w:r>
      <w:r w:rsidR="00B742A9">
        <w:rPr>
          <w:b/>
          <w:sz w:val="26"/>
          <w:szCs w:val="26"/>
        </w:rPr>
        <w:t>(или эквивалент)</w:t>
      </w:r>
      <w:r w:rsidR="009C0389" w:rsidRPr="00FD5E41">
        <w:rPr>
          <w:b/>
          <w:sz w:val="26"/>
          <w:szCs w:val="26"/>
        </w:rPr>
        <w:t>.</w:t>
      </w:r>
      <w:r w:rsidR="00232E4A" w:rsidRPr="00FD5E41">
        <w:rPr>
          <w:b/>
          <w:sz w:val="26"/>
          <w:szCs w:val="26"/>
        </w:rPr>
        <w:t xml:space="preserve"> </w:t>
      </w:r>
      <w:r w:rsidR="009C0389" w:rsidRPr="00FD5E41">
        <w:rPr>
          <w:b/>
          <w:sz w:val="26"/>
          <w:szCs w:val="26"/>
        </w:rPr>
        <w:t xml:space="preserve"> Лот №</w:t>
      </w:r>
      <w:r w:rsidR="00AA670B" w:rsidRPr="00FD5E41">
        <w:rPr>
          <w:b/>
          <w:sz w:val="26"/>
          <w:szCs w:val="26"/>
        </w:rPr>
        <w:t xml:space="preserve"> 202</w:t>
      </w:r>
      <w:r w:rsidR="00AA670B" w:rsidRPr="00FD5E41">
        <w:rPr>
          <w:b/>
          <w:sz w:val="26"/>
          <w:szCs w:val="26"/>
          <w:lang w:val="en-US"/>
        </w:rPr>
        <w:t>A</w:t>
      </w:r>
    </w:p>
    <w:p w14:paraId="69382C47" w14:textId="77777777" w:rsidR="00020DD3" w:rsidRPr="00FD5E4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9382C48" w14:textId="77777777" w:rsidR="00612811" w:rsidRPr="00FD5E4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5E41">
        <w:rPr>
          <w:b/>
          <w:bCs/>
          <w:sz w:val="26"/>
          <w:szCs w:val="26"/>
        </w:rPr>
        <w:t xml:space="preserve">Технические требования к </w:t>
      </w:r>
      <w:r w:rsidR="000D4FD2" w:rsidRPr="00FD5E41">
        <w:rPr>
          <w:b/>
          <w:bCs/>
          <w:sz w:val="26"/>
          <w:szCs w:val="26"/>
        </w:rPr>
        <w:t>продукции</w:t>
      </w:r>
      <w:r w:rsidRPr="00FD5E41">
        <w:rPr>
          <w:b/>
          <w:bCs/>
          <w:sz w:val="26"/>
          <w:szCs w:val="26"/>
        </w:rPr>
        <w:t>.</w:t>
      </w:r>
    </w:p>
    <w:p w14:paraId="3CC8BD0D" w14:textId="77777777" w:rsidR="00B25F29" w:rsidRPr="00E477C5" w:rsidRDefault="00B25F29" w:rsidP="00B25F2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7C098020" w14:textId="7A4040B2" w:rsidR="00B25F29" w:rsidRPr="00B84365" w:rsidRDefault="00B25F29" w:rsidP="00B25F29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FD5E41">
        <w:rPr>
          <w:noProof/>
          <w:sz w:val="24"/>
          <w:szCs w:val="24"/>
        </w:rPr>
        <w:drawing>
          <wp:inline distT="0" distB="0" distL="0" distR="0" wp14:anchorId="0DFEE7C6" wp14:editId="070E5B31">
            <wp:extent cx="4159727" cy="1654647"/>
            <wp:effectExtent l="0" t="0" r="0" b="3175"/>
            <wp:docPr id="1" name="Рисунок 1" descr="D:\Мой рабочий стол\НС-10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й рабочий стол\НС-100-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774" cy="1665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7C5">
        <w:rPr>
          <w:sz w:val="24"/>
          <w:szCs w:val="24"/>
        </w:rPr>
        <w:t>Таблица:</w:t>
      </w:r>
    </w:p>
    <w:p w14:paraId="69382C4D" w14:textId="4DBDD654" w:rsidR="00734FBC" w:rsidRPr="00FD5E41" w:rsidRDefault="00734FBC" w:rsidP="00734FBC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91"/>
        <w:gridCol w:w="768"/>
        <w:gridCol w:w="1173"/>
        <w:gridCol w:w="1031"/>
        <w:gridCol w:w="1058"/>
        <w:gridCol w:w="390"/>
        <w:gridCol w:w="390"/>
        <w:gridCol w:w="569"/>
        <w:gridCol w:w="390"/>
        <w:gridCol w:w="509"/>
        <w:gridCol w:w="509"/>
        <w:gridCol w:w="1596"/>
        <w:gridCol w:w="849"/>
      </w:tblGrid>
      <w:tr w:rsidR="00B742A9" w:rsidRPr="00B742A9" w14:paraId="17F8D2B4" w14:textId="77777777" w:rsidTr="00B03859">
        <w:trPr>
          <w:tblHeader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684D5C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Марка зажима натяжного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6CA207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Марка провода по ГОСТ 839-80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90DE0E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Матрица опрес-сования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A38E0F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38DC086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Разрушающая нагрузка Р, кН, не менее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1F9DE3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Масса, кг</w:t>
            </w:r>
          </w:p>
        </w:tc>
      </w:tr>
      <w:tr w:rsidR="00B742A9" w:rsidRPr="00B742A9" w14:paraId="44F0A885" w14:textId="77777777" w:rsidTr="00B03859">
        <w:trPr>
          <w:tblHeader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B7F093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94FF30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ГОСТ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0E885E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Расчетная площадь сечений всех проволок, мм2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922CE8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Диаметр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D180F2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4C9463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E576F4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113214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BAEF05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d</w:t>
            </w:r>
            <w:r w:rsidRPr="00B742A9">
              <w:rPr>
                <w:sz w:val="15"/>
                <w:szCs w:val="15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709723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631187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L</w:t>
            </w:r>
            <w:r w:rsidRPr="00B742A9">
              <w:rPr>
                <w:sz w:val="15"/>
                <w:szCs w:val="15"/>
                <w:vertAlign w:val="subscript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A42C99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4FF180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742A9" w:rsidRPr="00B742A9" w14:paraId="12F3EE17" w14:textId="77777777" w:rsidTr="00B0385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7DDB3E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НС-50-3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50CD0F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3062-80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D7BC1A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50,45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57EA77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9,2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CAB9D6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С-20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6482215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504336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2F68AC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10,0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CF8A91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03AEB9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285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52C514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120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5F49E3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90375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4A25716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1,20</w:t>
            </w:r>
          </w:p>
        </w:tc>
      </w:tr>
      <w:tr w:rsidR="00B742A9" w:rsidRPr="00B742A9" w14:paraId="64CAF432" w14:textId="77777777" w:rsidTr="00B0385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01AF04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A3EAF1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3063-80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790C1F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48,64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D2E2AB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9,1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4E990E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528D3F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017797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559D32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7C49A0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5215D62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0865C6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35295A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806C64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742A9" w:rsidRPr="00B742A9" w14:paraId="3220F756" w14:textId="77777777" w:rsidTr="00B0385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070106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BF1B5E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3064-80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89DD55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49,32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FCED35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9,2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324D03C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5580A9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35BEC3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E44A35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FFA766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C5CD38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5EBD08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868DA9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F5573F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742A9" w:rsidRPr="00B742A9" w14:paraId="29A8D7D8" w14:textId="77777777" w:rsidTr="00B0385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BD6400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B231F6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3062-80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337BA9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57,33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1C05AB" w14:textId="77777777" w:rsidR="00B742A9" w:rsidRPr="00B742A9" w:rsidRDefault="00B742A9" w:rsidP="00B03859">
            <w:pPr>
              <w:ind w:firstLine="0"/>
              <w:jc w:val="center"/>
              <w:rPr>
                <w:sz w:val="24"/>
                <w:szCs w:val="24"/>
              </w:rPr>
            </w:pPr>
            <w:r w:rsidRPr="00B742A9">
              <w:rPr>
                <w:sz w:val="24"/>
                <w:szCs w:val="24"/>
              </w:rPr>
              <w:t>9,8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1253F3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2B8185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14A8E7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A07ABD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916FD0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7B5F85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0C4CCF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EB4C5C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DD30DF" w14:textId="77777777" w:rsidR="00B742A9" w:rsidRPr="00B742A9" w:rsidRDefault="00B742A9" w:rsidP="00B03859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69382C50" w14:textId="176838AB" w:rsidR="00677769" w:rsidRPr="00FD5E41" w:rsidRDefault="00677769" w:rsidP="00734FB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69382C51" w14:textId="06D423A5" w:rsidR="00677769" w:rsidRDefault="006777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3681D3A" w14:textId="5F3C7639" w:rsidR="00331A14" w:rsidRDefault="00331A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9053A2" w14:textId="14E5290C" w:rsidR="00331A14" w:rsidRDefault="00331A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6477DE" w14:textId="47575691" w:rsidR="00331A14" w:rsidRDefault="00331A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A0C71F" w14:textId="3F03F748" w:rsidR="00331A14" w:rsidRDefault="00331A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326B49" w14:textId="274A991A" w:rsidR="00331A14" w:rsidRDefault="00331A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3E03C28" w14:textId="7C70AFD5" w:rsidR="00331A14" w:rsidRDefault="00331A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166E66" w14:textId="02B7FE5B" w:rsidR="00331A14" w:rsidRPr="00FD5E41" w:rsidRDefault="00331A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382C52" w14:textId="77777777" w:rsidR="00612811" w:rsidRPr="00FD5E4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5E41">
        <w:rPr>
          <w:b/>
          <w:bCs/>
          <w:sz w:val="26"/>
          <w:szCs w:val="26"/>
        </w:rPr>
        <w:t>Общие требования.</w:t>
      </w:r>
      <w:r w:rsidR="00E00392" w:rsidRPr="00FD5E41">
        <w:rPr>
          <w:b/>
          <w:bCs/>
          <w:sz w:val="26"/>
          <w:szCs w:val="26"/>
        </w:rPr>
        <w:t xml:space="preserve"> </w:t>
      </w:r>
    </w:p>
    <w:p w14:paraId="69382C53" w14:textId="77777777" w:rsidR="00F64720" w:rsidRPr="00FD5E4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D5E41">
        <w:rPr>
          <w:sz w:val="24"/>
          <w:szCs w:val="24"/>
        </w:rPr>
        <w:t>2.1.</w:t>
      </w:r>
      <w:r w:rsidR="00612811" w:rsidRPr="00FD5E41">
        <w:rPr>
          <w:sz w:val="24"/>
          <w:szCs w:val="24"/>
        </w:rPr>
        <w:t xml:space="preserve"> </w:t>
      </w:r>
      <w:r w:rsidR="00F64720" w:rsidRPr="00FD5E4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9382C54" w14:textId="77777777" w:rsidR="00F64720" w:rsidRPr="00FD5E41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D5E41">
        <w:rPr>
          <w:sz w:val="24"/>
          <w:szCs w:val="24"/>
        </w:rPr>
        <w:t>- продукция должна быть новой, ранее не использованной;</w:t>
      </w:r>
    </w:p>
    <w:p w14:paraId="69382C55" w14:textId="77777777" w:rsidR="00F64720" w:rsidRPr="00FD5E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382C56" w14:textId="77777777" w:rsidR="00F64720" w:rsidRPr="00FD5E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382C57" w14:textId="77777777" w:rsidR="00F64720" w:rsidRPr="00FD5E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запасные части, впервые поставляемые за</w:t>
      </w:r>
      <w:r w:rsidR="001D58DE" w:rsidRPr="00FD5E41">
        <w:rPr>
          <w:sz w:val="24"/>
          <w:szCs w:val="24"/>
        </w:rPr>
        <w:t>водом - изготовителем для нужд П</w:t>
      </w:r>
      <w:r w:rsidRPr="00FD5E41">
        <w:rPr>
          <w:sz w:val="24"/>
          <w:szCs w:val="24"/>
        </w:rPr>
        <w:t>АО «</w:t>
      </w:r>
      <w:r w:rsidR="001502C1">
        <w:rPr>
          <w:sz w:val="24"/>
          <w:szCs w:val="24"/>
        </w:rPr>
        <w:t>Россети Центр</w:t>
      </w:r>
      <w:r w:rsidRPr="00FD5E4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382C58" w14:textId="77777777" w:rsidR="00F64720" w:rsidRPr="00FD5E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запасные части, не использова</w:t>
      </w:r>
      <w:r w:rsidR="001D58DE" w:rsidRPr="00FD5E41">
        <w:rPr>
          <w:sz w:val="24"/>
          <w:szCs w:val="24"/>
        </w:rPr>
        <w:t>вшиеся ранее на энергообъектах П</w:t>
      </w:r>
      <w:r w:rsidRPr="00FD5E41">
        <w:rPr>
          <w:sz w:val="24"/>
          <w:szCs w:val="24"/>
        </w:rPr>
        <w:t>АО «</w:t>
      </w:r>
      <w:r w:rsidR="001502C1">
        <w:rPr>
          <w:sz w:val="24"/>
          <w:szCs w:val="24"/>
        </w:rPr>
        <w:t>Россети Центр</w:t>
      </w:r>
      <w:r w:rsidRPr="00FD5E4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9382C59" w14:textId="77777777" w:rsidR="00F64720" w:rsidRPr="00FD5E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продукция должна пройти обязательную аттес</w:t>
      </w:r>
      <w:r w:rsidR="001D58DE" w:rsidRPr="00FD5E41">
        <w:rPr>
          <w:sz w:val="24"/>
          <w:szCs w:val="24"/>
        </w:rPr>
        <w:t>тацию в аккредитованном Центре П</w:t>
      </w:r>
      <w:r w:rsidRPr="00FD5E41">
        <w:rPr>
          <w:sz w:val="24"/>
          <w:szCs w:val="24"/>
        </w:rPr>
        <w:t>АО «Россети»;</w:t>
      </w:r>
    </w:p>
    <w:p w14:paraId="69382C5A" w14:textId="77777777" w:rsidR="00F64720" w:rsidRPr="00FD5E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продукция должна соответствовать тр</w:t>
      </w:r>
      <w:r w:rsidR="001D58DE" w:rsidRPr="00FD5E41">
        <w:rPr>
          <w:sz w:val="24"/>
          <w:szCs w:val="24"/>
        </w:rPr>
        <w:t>ебованиям технической политики П</w:t>
      </w:r>
      <w:r w:rsidRPr="00FD5E41">
        <w:rPr>
          <w:sz w:val="24"/>
          <w:szCs w:val="24"/>
        </w:rPr>
        <w:t>АО «</w:t>
      </w:r>
      <w:r w:rsidR="001502C1">
        <w:rPr>
          <w:sz w:val="24"/>
          <w:szCs w:val="24"/>
        </w:rPr>
        <w:t>Россети</w:t>
      </w:r>
      <w:r w:rsidRPr="00FD5E41">
        <w:rPr>
          <w:sz w:val="24"/>
          <w:szCs w:val="24"/>
        </w:rPr>
        <w:t>»;</w:t>
      </w:r>
    </w:p>
    <w:p w14:paraId="69382C5B" w14:textId="77777777" w:rsidR="00F64720" w:rsidRPr="00FD5E4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9382C5C" w14:textId="77777777" w:rsidR="00FB7AEF" w:rsidRPr="00FD5E4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D5E4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FD5E41">
        <w:rPr>
          <w:sz w:val="24"/>
          <w:szCs w:val="24"/>
        </w:rPr>
        <w:t>.</w:t>
      </w:r>
      <w:r w:rsidR="00F66FC0" w:rsidRPr="00FD5E41">
        <w:rPr>
          <w:sz w:val="24"/>
          <w:szCs w:val="24"/>
        </w:rPr>
        <w:t xml:space="preserve"> </w:t>
      </w:r>
    </w:p>
    <w:p w14:paraId="755F6244" w14:textId="77777777" w:rsidR="00205863" w:rsidRPr="004224E6" w:rsidRDefault="00205863" w:rsidP="00205863">
      <w:pPr>
        <w:pStyle w:val="ad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69382C5E" w14:textId="77777777" w:rsidR="008641F6" w:rsidRPr="00FD5E4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ab/>
        <w:t xml:space="preserve">2.3. </w:t>
      </w:r>
      <w:r w:rsidR="001C72DB" w:rsidRPr="00FD5E4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D5E41">
        <w:rPr>
          <w:sz w:val="24"/>
          <w:szCs w:val="24"/>
        </w:rPr>
        <w:t>установок» (ПУЭ) (7-е издание) и</w:t>
      </w:r>
      <w:r w:rsidR="001C72DB" w:rsidRPr="00FD5E41">
        <w:rPr>
          <w:sz w:val="24"/>
          <w:szCs w:val="24"/>
        </w:rPr>
        <w:t xml:space="preserve"> требованиям</w:t>
      </w:r>
      <w:r w:rsidR="00817119" w:rsidRPr="00FD5E41">
        <w:rPr>
          <w:sz w:val="24"/>
          <w:szCs w:val="24"/>
        </w:rPr>
        <w:t>:</w:t>
      </w:r>
      <w:r w:rsidR="001C72DB" w:rsidRPr="00FD5E41">
        <w:rPr>
          <w:sz w:val="24"/>
          <w:szCs w:val="24"/>
        </w:rPr>
        <w:t xml:space="preserve"> </w:t>
      </w:r>
    </w:p>
    <w:p w14:paraId="65D7F371" w14:textId="77777777" w:rsidR="00B742A9" w:rsidRPr="009516E7" w:rsidRDefault="00B742A9" w:rsidP="00B742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516E7">
        <w:rPr>
          <w:sz w:val="24"/>
          <w:szCs w:val="24"/>
        </w:rPr>
        <w:t>ТУ 3449-001-52819896-2010 «Арматура линейная»;</w:t>
      </w:r>
    </w:p>
    <w:p w14:paraId="69382C60" w14:textId="77777777" w:rsidR="00F612AC" w:rsidRPr="00FD5E4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D5E41">
        <w:rPr>
          <w:sz w:val="24"/>
          <w:szCs w:val="24"/>
        </w:rPr>
        <w:t>.</w:t>
      </w:r>
    </w:p>
    <w:p w14:paraId="69382C61" w14:textId="77777777" w:rsidR="00207ADF" w:rsidRPr="00FD5E41" w:rsidRDefault="00843900" w:rsidP="00207A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D5E41">
        <w:rPr>
          <w:sz w:val="24"/>
          <w:szCs w:val="24"/>
        </w:rPr>
        <w:t xml:space="preserve">2.4. </w:t>
      </w:r>
      <w:r w:rsidR="00207ADF" w:rsidRPr="00FD5E41">
        <w:rPr>
          <w:sz w:val="24"/>
          <w:szCs w:val="24"/>
        </w:rPr>
        <w:t>Упаковка, транспортирование, условия и сроки хранения.</w:t>
      </w:r>
    </w:p>
    <w:p w14:paraId="69382C62" w14:textId="77777777" w:rsidR="00207ADF" w:rsidRPr="00FD5E41" w:rsidRDefault="00207ADF" w:rsidP="00207ADF">
      <w:pPr>
        <w:spacing w:line="276" w:lineRule="auto"/>
        <w:ind w:firstLine="709"/>
        <w:rPr>
          <w:sz w:val="24"/>
          <w:szCs w:val="24"/>
        </w:rPr>
      </w:pPr>
      <w:r w:rsidRPr="00FD5E41">
        <w:rPr>
          <w:sz w:val="24"/>
          <w:szCs w:val="24"/>
        </w:rPr>
        <w:lastRenderedPageBreak/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9382C63" w14:textId="77777777" w:rsidR="00207ADF" w:rsidRPr="00FD5E41" w:rsidRDefault="00207ADF" w:rsidP="00207ADF">
      <w:pPr>
        <w:spacing w:line="276" w:lineRule="auto"/>
        <w:ind w:firstLine="709"/>
        <w:rPr>
          <w:sz w:val="24"/>
          <w:szCs w:val="24"/>
        </w:rPr>
      </w:pPr>
      <w:r w:rsidRPr="00FD5E4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9382C64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9382C65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9382C66" w14:textId="77777777" w:rsidR="00207ADF" w:rsidRPr="00FD5E41" w:rsidRDefault="00207ADF" w:rsidP="00207AD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D5E4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9382C67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9382C68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9382C69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382C6A" w14:textId="77777777" w:rsidR="00207ADF" w:rsidRPr="00FD5E41" w:rsidRDefault="00207ADF" w:rsidP="00207A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5E41">
        <w:rPr>
          <w:b/>
          <w:bCs/>
          <w:sz w:val="26"/>
          <w:szCs w:val="26"/>
        </w:rPr>
        <w:t>Гарантийные обязательства.</w:t>
      </w:r>
    </w:p>
    <w:p w14:paraId="69382C6B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Гарантия на поставляемую продукцию должна рас</w:t>
      </w:r>
      <w:r w:rsidR="00FD5E41">
        <w:rPr>
          <w:sz w:val="24"/>
          <w:szCs w:val="24"/>
        </w:rPr>
        <w:t>пространяться не менее чем на 60</w:t>
      </w:r>
      <w:r w:rsidRPr="00FD5E4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D5E41">
        <w:rPr>
          <w:szCs w:val="24"/>
        </w:rPr>
        <w:t>л</w:t>
      </w:r>
      <w:r w:rsidRPr="00FD5E41">
        <w:rPr>
          <w:sz w:val="24"/>
          <w:szCs w:val="24"/>
        </w:rPr>
        <w:t>инейн</w:t>
      </w:r>
      <w:r w:rsidRPr="00FD5E41">
        <w:rPr>
          <w:szCs w:val="24"/>
        </w:rPr>
        <w:t xml:space="preserve">ой </w:t>
      </w:r>
      <w:r w:rsidRPr="00FD5E4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382C6C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382C6D" w14:textId="77777777" w:rsidR="00207ADF" w:rsidRPr="00FD5E41" w:rsidRDefault="00207ADF" w:rsidP="00207A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D5E4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382C6E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9382C6F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382C70" w14:textId="77777777" w:rsidR="00207ADF" w:rsidRPr="00FD5E41" w:rsidRDefault="00207ADF" w:rsidP="00207A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D5E4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382C71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9382C72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>- паспорт по нормативной документации, утвержденной в установленном порядке;</w:t>
      </w:r>
    </w:p>
    <w:p w14:paraId="69382C73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9382C74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9382C75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9382C76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9382C77" w14:textId="77777777" w:rsidR="00207ADF" w:rsidRPr="00FD5E41" w:rsidRDefault="00207ADF" w:rsidP="00207A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9382C78" w14:textId="77777777" w:rsidR="00207ADF" w:rsidRPr="00FD5E41" w:rsidRDefault="00207ADF" w:rsidP="00207A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9382C79" w14:textId="77777777" w:rsidR="00207ADF" w:rsidRPr="00FD5E41" w:rsidRDefault="00207ADF" w:rsidP="00207A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9382C7A" w14:textId="77777777" w:rsidR="00207ADF" w:rsidRPr="00FD5E41" w:rsidRDefault="00207ADF" w:rsidP="00207AD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D5E41">
        <w:rPr>
          <w:b/>
          <w:bCs/>
          <w:sz w:val="26"/>
          <w:szCs w:val="26"/>
        </w:rPr>
        <w:t>Правила приемки продукции.</w:t>
      </w:r>
    </w:p>
    <w:p w14:paraId="69382C7B" w14:textId="77777777" w:rsidR="00207ADF" w:rsidRPr="00FD5E41" w:rsidRDefault="00207ADF" w:rsidP="00207A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D5E4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502C1">
        <w:rPr>
          <w:szCs w:val="24"/>
        </w:rPr>
        <w:t>Россети Центр</w:t>
      </w:r>
      <w:r w:rsidRPr="00FD5E41">
        <w:rPr>
          <w:szCs w:val="24"/>
        </w:rPr>
        <w:t>» и ответственными представителями Поставщика при получении их на склад.</w:t>
      </w:r>
    </w:p>
    <w:p w14:paraId="69382C7C" w14:textId="77777777" w:rsidR="00207ADF" w:rsidRPr="00FD5E41" w:rsidRDefault="00207ADF" w:rsidP="00207A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D5E4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382C7D" w14:textId="77777777" w:rsidR="00207ADF" w:rsidRPr="00FD5E41" w:rsidRDefault="00207ADF" w:rsidP="00207ADF">
      <w:pPr>
        <w:rPr>
          <w:sz w:val="26"/>
          <w:szCs w:val="26"/>
        </w:rPr>
      </w:pPr>
    </w:p>
    <w:p w14:paraId="69382C7E" w14:textId="77777777" w:rsidR="00207ADF" w:rsidRPr="00FD5E41" w:rsidRDefault="00207ADF" w:rsidP="00207ADF">
      <w:pPr>
        <w:rPr>
          <w:sz w:val="26"/>
          <w:szCs w:val="26"/>
        </w:rPr>
      </w:pPr>
    </w:p>
    <w:p w14:paraId="69382C7F" w14:textId="77777777" w:rsidR="00207ADF" w:rsidRPr="00FD5E41" w:rsidRDefault="00207ADF" w:rsidP="00207ADF">
      <w:pPr>
        <w:ind w:firstLine="0"/>
        <w:rPr>
          <w:sz w:val="26"/>
          <w:szCs w:val="26"/>
        </w:rPr>
      </w:pPr>
      <w:r w:rsidRPr="00FD5E4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9382C80" w14:textId="77777777" w:rsidR="00207ADF" w:rsidRPr="00FD5E41" w:rsidRDefault="00207ADF" w:rsidP="00207ADF">
      <w:pPr>
        <w:ind w:firstLine="0"/>
        <w:rPr>
          <w:sz w:val="22"/>
          <w:szCs w:val="22"/>
        </w:rPr>
      </w:pPr>
      <w:r w:rsidRPr="00FD5E4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9382C81" w14:textId="77777777" w:rsidR="008A5CA5" w:rsidRPr="00FD5E41" w:rsidRDefault="008A5CA5" w:rsidP="00207A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FD5E4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82C8A" w14:textId="77777777" w:rsidR="00772E61" w:rsidRDefault="00772E61">
      <w:r>
        <w:separator/>
      </w:r>
    </w:p>
  </w:endnote>
  <w:endnote w:type="continuationSeparator" w:id="0">
    <w:p w14:paraId="69382C8B" w14:textId="77777777" w:rsidR="00772E61" w:rsidRDefault="0077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82C88" w14:textId="77777777" w:rsidR="00772E61" w:rsidRDefault="00772E61">
      <w:r>
        <w:separator/>
      </w:r>
    </w:p>
  </w:footnote>
  <w:footnote w:type="continuationSeparator" w:id="0">
    <w:p w14:paraId="69382C89" w14:textId="77777777" w:rsidR="00772E61" w:rsidRDefault="0077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2C8C" w14:textId="77777777" w:rsidR="00AD7048" w:rsidRDefault="00CB00C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9382C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64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B6A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2C1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8D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863"/>
    <w:rsid w:val="00206147"/>
    <w:rsid w:val="00207AD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A14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C18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643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3C5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E4D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82A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769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05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4FBC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E61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820"/>
    <w:rsid w:val="007D6C0C"/>
    <w:rsid w:val="007D7685"/>
    <w:rsid w:val="007D777E"/>
    <w:rsid w:val="007E14E4"/>
    <w:rsid w:val="007E348A"/>
    <w:rsid w:val="007E5260"/>
    <w:rsid w:val="007F04C6"/>
    <w:rsid w:val="007F0742"/>
    <w:rsid w:val="007F184A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31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1DB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F29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2A9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C8"/>
    <w:rsid w:val="00C05A80"/>
    <w:rsid w:val="00C07D2C"/>
    <w:rsid w:val="00C12368"/>
    <w:rsid w:val="00C12A4F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1CD0"/>
    <w:rsid w:val="00C93EC2"/>
    <w:rsid w:val="00C947B3"/>
    <w:rsid w:val="00C94BA4"/>
    <w:rsid w:val="00C9764E"/>
    <w:rsid w:val="00CA17F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0CD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AE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F06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E4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82C35"/>
  <w15:docId w15:val="{64B1E2A3-97E2-4FA6-8215-8CCA13D3D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btn">
    <w:name w:val="btn"/>
    <w:basedOn w:val="a1"/>
    <w:rsid w:val="00B74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1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912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8311">
          <w:marLeft w:val="0"/>
          <w:marRight w:val="0"/>
          <w:marTop w:val="450"/>
          <w:marBottom w:val="600"/>
          <w:divBdr>
            <w:top w:val="single" w:sz="18" w:space="11" w:color="CED5DD"/>
            <w:left w:val="single" w:sz="18" w:space="23" w:color="CED5DD"/>
            <w:bottom w:val="single" w:sz="18" w:space="11" w:color="CED5DD"/>
            <w:right w:val="single" w:sz="18" w:space="23" w:color="CED5DD"/>
          </w:divBdr>
          <w:divsChild>
            <w:div w:id="206112817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1156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5572">
          <w:marLeft w:val="0"/>
          <w:marRight w:val="0"/>
          <w:marTop w:val="450"/>
          <w:marBottom w:val="600"/>
          <w:divBdr>
            <w:top w:val="single" w:sz="18" w:space="11" w:color="CED5DD"/>
            <w:left w:val="single" w:sz="18" w:space="23" w:color="CED5DD"/>
            <w:bottom w:val="single" w:sz="18" w:space="11" w:color="CED5DD"/>
            <w:right w:val="single" w:sz="18" w:space="23" w:color="CED5DD"/>
          </w:divBdr>
          <w:divsChild>
            <w:div w:id="12536600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103A-1F5E-49B5-8DF8-F6E60A673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90446C-CDC8-4B7E-A753-8E1C2D5E7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E99221-5748-4130-BF01-B2BD716CF291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/v3"/>
    <ds:schemaRef ds:uri="aeb3e8e0-784a-4348-b8a9-74d788c4fa59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A201077-BEEB-4853-B823-ADE2D0827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4</Pages>
  <Words>930</Words>
  <Characters>6998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Цыганов Глеб Александрович</cp:lastModifiedBy>
  <cp:revision>4</cp:revision>
  <cp:lastPrinted>2010-09-30T14:29:00Z</cp:lastPrinted>
  <dcterms:created xsi:type="dcterms:W3CDTF">2022-12-30T11:21:00Z</dcterms:created>
  <dcterms:modified xsi:type="dcterms:W3CDTF">2022-12-30T11:29:00Z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